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2A" w:rsidRDefault="00EE152A" w:rsidP="008254D0">
      <w:pPr>
        <w:spacing w:after="0" w:line="264" w:lineRule="auto"/>
        <w:ind w:hanging="1620"/>
        <w:jc w:val="both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7.5pt;height:817.5pt">
            <v:imagedata r:id="rId5" o:title=""/>
          </v:shape>
        </w:pict>
      </w:r>
    </w:p>
    <w:p w:rsidR="00EE152A" w:rsidRDefault="00EE152A" w:rsidP="008254D0">
      <w:pPr>
        <w:spacing w:after="0" w:line="264" w:lineRule="auto"/>
        <w:ind w:hanging="1620"/>
        <w:jc w:val="both"/>
        <w:rPr>
          <w:lang w:val="ru-RU"/>
        </w:rPr>
      </w:pPr>
      <w:r>
        <w:rPr>
          <w:lang w:val="ru-RU"/>
        </w:rPr>
        <w:t xml:space="preserve">                                     </w:t>
      </w:r>
    </w:p>
    <w:p w:rsidR="00EE152A" w:rsidRPr="002A0174" w:rsidRDefault="00EE152A" w:rsidP="008254D0">
      <w:pPr>
        <w:spacing w:after="0" w:line="264" w:lineRule="auto"/>
        <w:ind w:left="-360" w:hanging="540"/>
        <w:jc w:val="both"/>
        <w:rPr>
          <w:lang w:val="ru-RU"/>
        </w:rPr>
      </w:pPr>
      <w:r>
        <w:rPr>
          <w:lang w:val="ru-RU"/>
        </w:rPr>
        <w:t xml:space="preserve">                    </w:t>
      </w:r>
      <w:r w:rsidRPr="002A017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E152A" w:rsidRPr="002A01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 w:rsidP="008254D0">
      <w:pPr>
        <w:spacing w:after="0" w:line="264" w:lineRule="auto"/>
        <w:ind w:right="459" w:firstLine="54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Pr="005E467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EE152A" w:rsidRDefault="00EE152A" w:rsidP="008254D0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E152A" w:rsidRPr="005E4674" w:rsidRDefault="00EE152A" w:rsidP="008254D0">
      <w:pPr>
        <w:spacing w:after="0" w:line="264" w:lineRule="auto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E152A" w:rsidRPr="008254D0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 так и с творческим использованием приобретённых знаний в речевой, изобразительной, художественной деятельности;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E152A" w:rsidRPr="005E4674" w:rsidRDefault="00EE1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E152A" w:rsidRPr="005E4674" w:rsidRDefault="00EE15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E152A" w:rsidRPr="005E4674" w:rsidRDefault="00EE15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 w:rsidP="008254D0">
      <w:pPr>
        <w:spacing w:after="0" w:line="264" w:lineRule="auto"/>
        <w:ind w:firstLine="600"/>
        <w:jc w:val="both"/>
        <w:rPr>
          <w:lang w:val="ru-RU"/>
        </w:rPr>
        <w:sectPr w:rsidR="00EE152A" w:rsidRPr="005E4674" w:rsidSect="008254D0">
          <w:pgSz w:w="11906" w:h="16383"/>
          <w:pgMar w:top="180" w:right="926" w:bottom="357" w:left="1701" w:header="720" w:footer="720" w:gutter="0"/>
          <w:cols w:space="720"/>
        </w:sectPr>
      </w:pPr>
      <w:r w:rsidRPr="005E467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</w:t>
      </w:r>
    </w:p>
    <w:p w:rsidR="00EE152A" w:rsidRDefault="00EE152A" w:rsidP="008254D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8900833"/>
      <w:bookmarkEnd w:id="0"/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EE152A" w:rsidRPr="005E4674" w:rsidRDefault="00EE152A" w:rsidP="005E4674">
      <w:pPr>
        <w:spacing w:after="0" w:line="264" w:lineRule="auto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E467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E152A" w:rsidRPr="005E4674" w:rsidRDefault="00EE15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EE152A" w:rsidRPr="005E4674" w:rsidRDefault="00EE15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EE152A" w:rsidRPr="005E4674" w:rsidRDefault="00EE15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EE152A" w:rsidRPr="005E4674" w:rsidRDefault="00EE15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EE152A" w:rsidRPr="005E4674" w:rsidRDefault="00EE15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E467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EE152A" w:rsidRPr="005E4674" w:rsidRDefault="00EE15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EE152A" w:rsidRPr="005E4674" w:rsidRDefault="00EE15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EE152A" w:rsidRPr="005E4674" w:rsidRDefault="00EE15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EE152A" w:rsidRPr="005E4674" w:rsidRDefault="00EE15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EE152A" w:rsidRPr="005E4674" w:rsidRDefault="00EE15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E467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E152A" w:rsidRPr="005E4674" w:rsidRDefault="00EE15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EE152A" w:rsidRPr="005E4674" w:rsidRDefault="00EE15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EE152A" w:rsidRPr="005E4674" w:rsidRDefault="00EE15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EE152A" w:rsidRPr="005E4674" w:rsidRDefault="00EE15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EE152A" w:rsidRPr="005E4674" w:rsidRDefault="00EE15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EE152A" w:rsidRPr="005E4674" w:rsidRDefault="00EE15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E152A" w:rsidRPr="005E4674" w:rsidRDefault="00EE152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EE152A" w:rsidRPr="005E4674" w:rsidRDefault="00EE152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E46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67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EE152A" w:rsidRPr="005E4674" w:rsidRDefault="00EE15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EE152A" w:rsidRPr="005E4674" w:rsidRDefault="00EE15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EE152A" w:rsidRPr="005E4674" w:rsidRDefault="00EE15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EE152A" w:rsidRPr="005E4674" w:rsidRDefault="00EE15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rPr>
          <w:lang w:val="ru-RU"/>
        </w:rPr>
        <w:sectPr w:rsidR="00EE152A" w:rsidRPr="005E4674">
          <w:pgSz w:w="11906" w:h="16383"/>
          <w:pgMar w:top="1134" w:right="850" w:bottom="1134" w:left="1701" w:header="720" w:footer="720" w:gutter="0"/>
          <w:cols w:space="720"/>
        </w:sect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bookmarkStart w:id="1" w:name="block-18900834"/>
      <w:bookmarkEnd w:id="1"/>
      <w:r w:rsidRPr="005E467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E152A" w:rsidRPr="005E4674" w:rsidRDefault="00EE152A">
      <w:pPr>
        <w:spacing w:after="0"/>
        <w:ind w:left="120"/>
        <w:rPr>
          <w:lang w:val="ru-RU"/>
        </w:rPr>
      </w:pPr>
    </w:p>
    <w:p w:rsidR="00EE152A" w:rsidRPr="005E4674" w:rsidRDefault="00EE152A">
      <w:pPr>
        <w:spacing w:after="0"/>
        <w:ind w:left="120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EE152A" w:rsidRPr="005E4674" w:rsidRDefault="00EE15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E152A" w:rsidRPr="005E4674" w:rsidRDefault="00EE15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E152A" w:rsidRPr="005E4674" w:rsidRDefault="00EE15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E152A" w:rsidRPr="005E4674" w:rsidRDefault="00EE15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E152A" w:rsidRPr="005E4674" w:rsidRDefault="00EE15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E152A" w:rsidRPr="005E4674" w:rsidRDefault="00EE15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E152A" w:rsidRPr="005E4674" w:rsidRDefault="00EE15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E152A" w:rsidRPr="005E4674" w:rsidRDefault="00EE15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E152A" w:rsidRPr="005E4674" w:rsidRDefault="00EE15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E152A" w:rsidRPr="005E4674" w:rsidRDefault="00EE15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E152A" w:rsidRPr="005E4674" w:rsidRDefault="00EE15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E152A" w:rsidRPr="005E4674" w:rsidRDefault="00EE15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E152A" w:rsidRPr="005E4674" w:rsidRDefault="00EE152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E152A" w:rsidRPr="005E4674" w:rsidRDefault="00EE152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E152A" w:rsidRPr="005E4674" w:rsidRDefault="00EE152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E152A" w:rsidRPr="005E4674" w:rsidRDefault="00EE152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E152A" w:rsidRPr="005E4674" w:rsidRDefault="00EE152A">
      <w:pPr>
        <w:spacing w:after="0"/>
        <w:ind w:left="120"/>
        <w:rPr>
          <w:lang w:val="ru-RU"/>
        </w:rPr>
      </w:pPr>
    </w:p>
    <w:p w:rsidR="00EE152A" w:rsidRPr="005E4674" w:rsidRDefault="00EE152A">
      <w:pPr>
        <w:spacing w:after="0"/>
        <w:ind w:left="120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E152A" w:rsidRPr="005E4674" w:rsidRDefault="00EE15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E152A" w:rsidRPr="005E4674" w:rsidRDefault="00EE15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E152A" w:rsidRDefault="00EE152A">
      <w:pPr>
        <w:numPr>
          <w:ilvl w:val="0"/>
          <w:numId w:val="35"/>
        </w:numPr>
        <w:spacing w:after="0" w:line="264" w:lineRule="auto"/>
        <w:jc w:val="both"/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E152A" w:rsidRPr="005E4674" w:rsidRDefault="00EE15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E152A" w:rsidRPr="005E4674" w:rsidRDefault="00EE15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EE152A" w:rsidRPr="005E4674" w:rsidRDefault="00EE152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EE152A" w:rsidRPr="005E4674" w:rsidRDefault="00EE152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E152A" w:rsidRPr="005E4674" w:rsidRDefault="00EE15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E152A" w:rsidRDefault="00EE15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E152A" w:rsidRPr="005E4674" w:rsidRDefault="00EE152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E152A" w:rsidRPr="005E4674" w:rsidRDefault="00EE152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E152A" w:rsidRPr="005E4674" w:rsidRDefault="00EE152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E152A" w:rsidRPr="005E4674" w:rsidRDefault="00EE152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E152A" w:rsidRPr="005E4674" w:rsidRDefault="00EE152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E152A" w:rsidRPr="005E4674" w:rsidRDefault="00EE152A">
      <w:pPr>
        <w:spacing w:after="0"/>
        <w:ind w:left="120"/>
        <w:rPr>
          <w:lang w:val="ru-RU"/>
        </w:rPr>
      </w:pPr>
    </w:p>
    <w:p w:rsidR="00EE152A" w:rsidRPr="005E4674" w:rsidRDefault="00EE152A">
      <w:pPr>
        <w:spacing w:after="0"/>
        <w:ind w:left="120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152A" w:rsidRPr="005E4674" w:rsidRDefault="00EE152A">
      <w:pPr>
        <w:spacing w:after="0"/>
        <w:ind w:left="120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  <w:r w:rsidRPr="005E46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E152A" w:rsidRPr="005E4674" w:rsidRDefault="00EE152A">
      <w:pPr>
        <w:spacing w:after="0" w:line="264" w:lineRule="auto"/>
        <w:ind w:firstLine="600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E467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5E46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E152A" w:rsidRDefault="00EE152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EE152A" w:rsidRPr="005E4674" w:rsidRDefault="00EE152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E467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EE152A" w:rsidRPr="005E4674" w:rsidRDefault="00EE152A">
      <w:pPr>
        <w:spacing w:after="0" w:line="264" w:lineRule="auto"/>
        <w:ind w:left="120"/>
        <w:jc w:val="both"/>
        <w:rPr>
          <w:lang w:val="ru-RU"/>
        </w:rPr>
      </w:pPr>
    </w:p>
    <w:p w:rsidR="00EE152A" w:rsidRPr="005E4674" w:rsidRDefault="00EE152A">
      <w:pPr>
        <w:rPr>
          <w:lang w:val="ru-RU"/>
        </w:rPr>
        <w:sectPr w:rsidR="00EE152A" w:rsidRPr="005E4674">
          <w:pgSz w:w="11906" w:h="16383"/>
          <w:pgMar w:top="1134" w:right="850" w:bottom="1134" w:left="1701" w:header="720" w:footer="720" w:gutter="0"/>
          <w:cols w:space="720"/>
        </w:sectPr>
      </w:pPr>
    </w:p>
    <w:p w:rsidR="00EE152A" w:rsidRDefault="00EE152A" w:rsidP="00215140">
      <w:pPr>
        <w:spacing w:after="0"/>
        <w:ind w:left="120"/>
      </w:pPr>
      <w:bookmarkStart w:id="2" w:name="block-18900832"/>
      <w:bookmarkEnd w:id="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lang w:val="ru-RU"/>
        </w:rPr>
        <w:t xml:space="preserve">                   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85"/>
        <w:gridCol w:w="5095"/>
        <w:gridCol w:w="1579"/>
        <w:gridCol w:w="1841"/>
        <w:gridCol w:w="1980"/>
        <w:gridCol w:w="2880"/>
      </w:tblGrid>
      <w:tr w:rsidR="00EE152A" w:rsidRPr="00DC108E" w:rsidTr="002A0174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5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5400" w:type="dxa"/>
            <w:gridSpan w:val="3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  <w:tc>
          <w:tcPr>
            <w:tcW w:w="5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13960" w:type="dxa"/>
            <w:gridSpan w:val="6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5680" w:type="dxa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701" w:type="dxa"/>
            <w:gridSpan w:val="3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/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13960" w:type="dxa"/>
            <w:gridSpan w:val="6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09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p w:rsidR="00EE152A" w:rsidRPr="002A0174" w:rsidRDefault="00EE152A">
      <w:pPr>
        <w:rPr>
          <w:lang w:val="ru-RU"/>
        </w:rPr>
        <w:sectPr w:rsidR="00EE152A" w:rsidRPr="002A0174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63"/>
        <w:gridCol w:w="4548"/>
        <w:gridCol w:w="1642"/>
        <w:gridCol w:w="1841"/>
        <w:gridCol w:w="1910"/>
        <w:gridCol w:w="2837"/>
      </w:tblGrid>
      <w:tr w:rsidR="00EE152A" w:rsidRPr="00DC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  <w:r w:rsidRPr="002A017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/>
        </w:tc>
      </w:tr>
      <w:tr w:rsidR="00EE152A" w:rsidRPr="00DC10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DC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/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/>
        </w:tc>
      </w:tr>
    </w:tbl>
    <w:p w:rsidR="00EE152A" w:rsidRDefault="00EE152A">
      <w:pPr>
        <w:sectPr w:rsidR="00EE1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52A" w:rsidRDefault="00EE152A" w:rsidP="002A01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  </w:t>
      </w: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14140" w:type="dxa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39"/>
        <w:gridCol w:w="3800"/>
        <w:gridCol w:w="1035"/>
        <w:gridCol w:w="1857"/>
        <w:gridCol w:w="1910"/>
        <w:gridCol w:w="2199"/>
        <w:gridCol w:w="2700"/>
      </w:tblGrid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3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4802" w:type="dxa"/>
            <w:gridSpan w:val="3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  <w:tc>
          <w:tcPr>
            <w:tcW w:w="3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1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52A" w:rsidRPr="00DC108E" w:rsidRDefault="00EE152A" w:rsidP="0042762F"/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B2100C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DC1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6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 w:rsidRPr="00DC10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</w:pPr>
          </w:p>
        </w:tc>
      </w:tr>
      <w:tr w:rsidR="00EE152A" w:rsidRPr="00DC108E" w:rsidTr="002A0174">
        <w:trPr>
          <w:trHeight w:val="144"/>
          <w:tblCellSpacing w:w="20" w:type="nil"/>
        </w:trPr>
        <w:tc>
          <w:tcPr>
            <w:tcW w:w="4439" w:type="dxa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5E4674" w:rsidRDefault="00EE152A" w:rsidP="0042762F">
            <w:pPr>
              <w:spacing w:after="0"/>
              <w:ind w:left="135"/>
              <w:rPr>
                <w:lang w:val="ru-RU"/>
              </w:rPr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5E4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>
            <w:pPr>
              <w:spacing w:after="0"/>
              <w:ind w:left="135"/>
              <w:jc w:val="center"/>
            </w:pPr>
            <w:r w:rsidRPr="00DC108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99" w:type="dxa"/>
            <w:gridSpan w:val="2"/>
            <w:tcMar>
              <w:top w:w="50" w:type="dxa"/>
              <w:left w:w="100" w:type="dxa"/>
            </w:tcMar>
            <w:vAlign w:val="center"/>
          </w:tcPr>
          <w:p w:rsidR="00EE152A" w:rsidRPr="00DC108E" w:rsidRDefault="00EE152A" w:rsidP="0042762F"/>
        </w:tc>
      </w:tr>
    </w:tbl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Default="00EE152A" w:rsidP="002A0174">
      <w:pPr>
        <w:rPr>
          <w:lang w:val="ru-RU"/>
        </w:rPr>
      </w:pPr>
    </w:p>
    <w:p w:rsidR="00EE152A" w:rsidRPr="00B2100C" w:rsidRDefault="00EE152A" w:rsidP="002A0174">
      <w:pPr>
        <w:rPr>
          <w:lang w:val="ru-RU"/>
        </w:rPr>
        <w:sectPr w:rsidR="00EE152A" w:rsidRPr="00B210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52A" w:rsidRPr="00B2100C" w:rsidRDefault="00EE152A">
      <w:pPr>
        <w:rPr>
          <w:lang w:val="ru-RU"/>
        </w:rPr>
      </w:pPr>
      <w:bookmarkStart w:id="3" w:name="block-18900837"/>
      <w:bookmarkEnd w:id="3"/>
    </w:p>
    <w:sectPr w:rsidR="00EE152A" w:rsidRPr="00B2100C" w:rsidSect="00483F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3122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28D183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2C871F4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5537602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76B45C9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7C837A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BDC317A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C9902F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0FA71E5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0B90CB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1156CAB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2E72DF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395380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42304D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57702F1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C504313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B70D8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2577F6A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4375E6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D797FBB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26969BA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2F1685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49F415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B362C6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B8D1E9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2D62815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980532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AE53D3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F004B3D"/>
    <w:multiLevelType w:val="multilevel"/>
    <w:tmpl w:val="FFFFFFFF"/>
    <w:lvl w:ilvl="0">
      <w:start w:val="2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49046E4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4BB226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53D172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77C567B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AF87930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B7D7AE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EAF0824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EC0004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0F549A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3566C2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74C50A6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7A3E614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C0633C1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7F3F65B5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9"/>
  </w:num>
  <w:num w:numId="2">
    <w:abstractNumId w:val="33"/>
  </w:num>
  <w:num w:numId="3">
    <w:abstractNumId w:val="35"/>
  </w:num>
  <w:num w:numId="4">
    <w:abstractNumId w:val="39"/>
  </w:num>
  <w:num w:numId="5">
    <w:abstractNumId w:val="36"/>
  </w:num>
  <w:num w:numId="6">
    <w:abstractNumId w:val="4"/>
  </w:num>
  <w:num w:numId="7">
    <w:abstractNumId w:val="0"/>
  </w:num>
  <w:num w:numId="8">
    <w:abstractNumId w:val="8"/>
  </w:num>
  <w:num w:numId="9">
    <w:abstractNumId w:val="10"/>
  </w:num>
  <w:num w:numId="10">
    <w:abstractNumId w:val="15"/>
  </w:num>
  <w:num w:numId="11">
    <w:abstractNumId w:val="31"/>
  </w:num>
  <w:num w:numId="12">
    <w:abstractNumId w:val="28"/>
  </w:num>
  <w:num w:numId="13">
    <w:abstractNumId w:val="18"/>
  </w:num>
  <w:num w:numId="14">
    <w:abstractNumId w:val="22"/>
  </w:num>
  <w:num w:numId="15">
    <w:abstractNumId w:val="21"/>
  </w:num>
  <w:num w:numId="16">
    <w:abstractNumId w:val="30"/>
  </w:num>
  <w:num w:numId="17">
    <w:abstractNumId w:val="13"/>
  </w:num>
  <w:num w:numId="18">
    <w:abstractNumId w:val="20"/>
  </w:num>
  <w:num w:numId="19">
    <w:abstractNumId w:val="29"/>
  </w:num>
  <w:num w:numId="20">
    <w:abstractNumId w:val="23"/>
  </w:num>
  <w:num w:numId="21">
    <w:abstractNumId w:val="24"/>
  </w:num>
  <w:num w:numId="22">
    <w:abstractNumId w:val="34"/>
  </w:num>
  <w:num w:numId="23">
    <w:abstractNumId w:val="2"/>
  </w:num>
  <w:num w:numId="24">
    <w:abstractNumId w:val="42"/>
  </w:num>
  <w:num w:numId="25">
    <w:abstractNumId w:val="11"/>
  </w:num>
  <w:num w:numId="26">
    <w:abstractNumId w:val="16"/>
  </w:num>
  <w:num w:numId="27">
    <w:abstractNumId w:val="6"/>
  </w:num>
  <w:num w:numId="28">
    <w:abstractNumId w:val="25"/>
  </w:num>
  <w:num w:numId="29">
    <w:abstractNumId w:val="26"/>
  </w:num>
  <w:num w:numId="30">
    <w:abstractNumId w:val="27"/>
  </w:num>
  <w:num w:numId="31">
    <w:abstractNumId w:val="3"/>
  </w:num>
  <w:num w:numId="32">
    <w:abstractNumId w:val="38"/>
  </w:num>
  <w:num w:numId="33">
    <w:abstractNumId w:val="17"/>
  </w:num>
  <w:num w:numId="34">
    <w:abstractNumId w:val="32"/>
  </w:num>
  <w:num w:numId="35">
    <w:abstractNumId w:val="5"/>
  </w:num>
  <w:num w:numId="36">
    <w:abstractNumId w:val="37"/>
  </w:num>
  <w:num w:numId="37">
    <w:abstractNumId w:val="40"/>
  </w:num>
  <w:num w:numId="38">
    <w:abstractNumId w:val="41"/>
  </w:num>
  <w:num w:numId="39">
    <w:abstractNumId w:val="9"/>
  </w:num>
  <w:num w:numId="40">
    <w:abstractNumId w:val="1"/>
  </w:num>
  <w:num w:numId="41">
    <w:abstractNumId w:val="14"/>
  </w:num>
  <w:num w:numId="42">
    <w:abstractNumId w:val="7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FF3"/>
    <w:rsid w:val="000265B1"/>
    <w:rsid w:val="00040C59"/>
    <w:rsid w:val="000D4161"/>
    <w:rsid w:val="000E6D86"/>
    <w:rsid w:val="00102844"/>
    <w:rsid w:val="00215140"/>
    <w:rsid w:val="002A0174"/>
    <w:rsid w:val="00344265"/>
    <w:rsid w:val="0042762F"/>
    <w:rsid w:val="00467D09"/>
    <w:rsid w:val="00483FF3"/>
    <w:rsid w:val="004E6975"/>
    <w:rsid w:val="005435BB"/>
    <w:rsid w:val="005479CC"/>
    <w:rsid w:val="005B5840"/>
    <w:rsid w:val="005E4674"/>
    <w:rsid w:val="008254D0"/>
    <w:rsid w:val="008610C7"/>
    <w:rsid w:val="0086502D"/>
    <w:rsid w:val="008944ED"/>
    <w:rsid w:val="009736B6"/>
    <w:rsid w:val="009B1403"/>
    <w:rsid w:val="00A75B7D"/>
    <w:rsid w:val="00AE723C"/>
    <w:rsid w:val="00B2100C"/>
    <w:rsid w:val="00BF51BC"/>
    <w:rsid w:val="00C53FFE"/>
    <w:rsid w:val="00D25DFD"/>
    <w:rsid w:val="00D47CC4"/>
    <w:rsid w:val="00D7537F"/>
    <w:rsid w:val="00D85A9F"/>
    <w:rsid w:val="00DA22A7"/>
    <w:rsid w:val="00DC108E"/>
    <w:rsid w:val="00E2220E"/>
    <w:rsid w:val="00E25867"/>
    <w:rsid w:val="00E5259C"/>
    <w:rsid w:val="00E9175A"/>
    <w:rsid w:val="00ED18A2"/>
    <w:rsid w:val="00EE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A9F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5A9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5A9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85A9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85A9F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5A9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5A9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5A9F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85A9F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D85A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5A9F"/>
    <w:rPr>
      <w:rFonts w:cs="Times New Roman"/>
    </w:rPr>
  </w:style>
  <w:style w:type="paragraph" w:styleId="NormalIndent">
    <w:name w:val="Normal Indent"/>
    <w:basedOn w:val="Normal"/>
    <w:uiPriority w:val="99"/>
    <w:rsid w:val="00D85A9F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D85A9F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85A9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85A9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85A9F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D85A9F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83FF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83FF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D85A9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9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e78" TargetMode="External"/><Relationship Id="rId39" Type="http://schemas.openxmlformats.org/officeDocument/2006/relationships/hyperlink" Target="https://m.edsoo.ru/f840ef2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0df26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61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25</Pages>
  <Words>5264</Words>
  <Characters>30010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7</cp:revision>
  <cp:lastPrinted>2023-09-18T02:52:00Z</cp:lastPrinted>
  <dcterms:created xsi:type="dcterms:W3CDTF">2023-09-09T02:41:00Z</dcterms:created>
  <dcterms:modified xsi:type="dcterms:W3CDTF">2023-09-23T04:25:00Z</dcterms:modified>
</cp:coreProperties>
</file>